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B0632" w14:textId="77777777" w:rsidR="00D46777" w:rsidRDefault="00D46777" w:rsidP="00D46777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4301-0042/2024</w:t>
      </w:r>
    </w:p>
    <w:p w14:paraId="5E397598" w14:textId="23A20834" w:rsidR="00D46777" w:rsidRDefault="00D46777" w:rsidP="00D46777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 xml:space="preserve">JN BR: 2024- </w:t>
      </w:r>
      <w:bookmarkStart w:id="0" w:name="_GoBack"/>
      <w:bookmarkEnd w:id="0"/>
      <w:r>
        <w:rPr>
          <w:rFonts w:cs="Arial"/>
        </w:rPr>
        <w:t>86</w:t>
      </w:r>
    </w:p>
    <w:p w14:paraId="19C2B671" w14:textId="5D61225B" w:rsidR="00DE455A" w:rsidRPr="0011436A" w:rsidRDefault="00D46777" w:rsidP="00D46777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 </w:t>
      </w:r>
      <w:r w:rsidR="00DE455A" w:rsidRPr="007838D2">
        <w:rPr>
          <w:rFonts w:cs="Arial"/>
          <w:b/>
        </w:rPr>
        <w:t xml:space="preserve">PODATKI O </w:t>
      </w:r>
      <w:r w:rsidR="00DE455A"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53EBAD7" w:rsidR="00041093" w:rsidRDefault="00E51EB8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57BBE076" w14:textId="77777777" w:rsidR="005E20DB" w:rsidRDefault="005E20DB" w:rsidP="005E20DB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72A5A51B" w:rsidR="00AF7809" w:rsidRPr="00482AE9" w:rsidRDefault="00AF7809" w:rsidP="005E20DB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24CEA" w14:textId="77777777" w:rsidR="001E6D43" w:rsidRDefault="001E6D43">
      <w:r>
        <w:separator/>
      </w:r>
    </w:p>
  </w:endnote>
  <w:endnote w:type="continuationSeparator" w:id="0">
    <w:p w14:paraId="0BD1768A" w14:textId="77777777" w:rsidR="001E6D43" w:rsidRDefault="001E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DEE2E1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E2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E2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6757D" w14:textId="77777777" w:rsidR="001E6D43" w:rsidRDefault="001E6D43">
      <w:r>
        <w:separator/>
      </w:r>
    </w:p>
  </w:footnote>
  <w:footnote w:type="continuationSeparator" w:id="0">
    <w:p w14:paraId="4E535132" w14:textId="77777777" w:rsidR="001E6D43" w:rsidRDefault="001E6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2432E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E6D43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E20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87FD5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95EC2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6777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1EB8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D6ACB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7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68c5f5d4-aadc-499c-975b-051170a396f7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51068AD-33AE-4C6B-A984-3D8C2C28E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2E6ED1-4F74-48FD-B724-CF21FD2E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167</TotalTime>
  <Pages>1</Pages>
  <Words>131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8</cp:revision>
  <cp:lastPrinted>2024-08-20T08:47:00Z</cp:lastPrinted>
  <dcterms:created xsi:type="dcterms:W3CDTF">2015-02-19T08:08:00Z</dcterms:created>
  <dcterms:modified xsi:type="dcterms:W3CDTF">2024-08-20T08:47:00Z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